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53" w:rsidRDefault="00054153" w:rsidP="00D33E46">
      <w:pPr>
        <w:ind w:firstLineChars="50" w:firstLine="31680"/>
        <w:rPr>
          <w:rFonts w:ascii="微软雅黑" w:eastAsia="微软雅黑" w:hAnsi="微软雅黑" w:cs="Times New Roman"/>
          <w:sz w:val="28"/>
          <w:szCs w:val="28"/>
        </w:rPr>
      </w:pPr>
      <w:r w:rsidRPr="00D54452">
        <w:rPr>
          <w:rFonts w:ascii="微软雅黑" w:eastAsia="微软雅黑" w:hAnsi="微软雅黑" w:cs="微软雅黑" w:hint="eastAsia"/>
          <w:sz w:val="28"/>
          <w:szCs w:val="28"/>
        </w:rPr>
        <w:t>第十九届“外研社杯”全国大学生英语辩论赛</w:t>
      </w:r>
      <w:r>
        <w:rPr>
          <w:rFonts w:ascii="微软雅黑" w:eastAsia="微软雅黑" w:hAnsi="微软雅黑" w:cs="微软雅黑" w:hint="eastAsia"/>
          <w:sz w:val="28"/>
          <w:szCs w:val="28"/>
        </w:rPr>
        <w:t>选拔赛报名表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4"/>
        <w:gridCol w:w="1704"/>
        <w:gridCol w:w="1704"/>
        <w:gridCol w:w="1705"/>
        <w:gridCol w:w="1705"/>
      </w:tblGrid>
      <w:tr w:rsidR="00054153" w:rsidRPr="00920110"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队名：</w:t>
            </w:r>
          </w:p>
        </w:tc>
        <w:tc>
          <w:tcPr>
            <w:tcW w:w="6818" w:type="dxa"/>
            <w:gridSpan w:val="4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</w:tr>
      <w:tr w:rsidR="00054153" w:rsidRPr="00920110"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队员</w:t>
            </w:r>
            <w:r w:rsidRPr="00920110">
              <w:rPr>
                <w:rFonts w:ascii="微软雅黑" w:eastAsia="微软雅黑" w:hAnsi="微软雅黑" w:cs="微软雅黑"/>
              </w:rPr>
              <w:t>1</w:t>
            </w:r>
            <w:r w:rsidRPr="00920110">
              <w:rPr>
                <w:rFonts w:ascii="微软雅黑" w:eastAsia="微软雅黑" w:hAnsi="微软雅黑" w:cs="微软雅黑" w:hint="eastAsia"/>
              </w:rPr>
              <w:t>姓名</w:t>
            </w:r>
          </w:p>
        </w:tc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所在学院</w:t>
            </w:r>
          </w:p>
        </w:tc>
        <w:tc>
          <w:tcPr>
            <w:tcW w:w="1704" w:type="dxa"/>
          </w:tcPr>
          <w:p w:rsidR="00054153" w:rsidRPr="00920110" w:rsidRDefault="00054153" w:rsidP="00054153">
            <w:pPr>
              <w:ind w:firstLineChars="100" w:firstLine="31680"/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班级</w:t>
            </w:r>
          </w:p>
        </w:tc>
        <w:tc>
          <w:tcPr>
            <w:tcW w:w="1705" w:type="dxa"/>
          </w:tcPr>
          <w:p w:rsidR="00054153" w:rsidRPr="00920110" w:rsidRDefault="00054153" w:rsidP="00054153">
            <w:pPr>
              <w:ind w:firstLineChars="50" w:firstLine="31680"/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手机号码</w:t>
            </w:r>
          </w:p>
        </w:tc>
        <w:tc>
          <w:tcPr>
            <w:tcW w:w="1705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邮箱</w:t>
            </w:r>
          </w:p>
        </w:tc>
      </w:tr>
      <w:tr w:rsidR="00054153" w:rsidRPr="00920110"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5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5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</w:tr>
      <w:tr w:rsidR="00054153" w:rsidRPr="00920110">
        <w:tc>
          <w:tcPr>
            <w:tcW w:w="1704" w:type="dxa"/>
          </w:tcPr>
          <w:p w:rsidR="00054153" w:rsidRPr="00920110" w:rsidRDefault="00054153" w:rsidP="000D3EE2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队员</w:t>
            </w:r>
            <w:r w:rsidRPr="00920110">
              <w:rPr>
                <w:rFonts w:ascii="微软雅黑" w:eastAsia="微软雅黑" w:hAnsi="微软雅黑" w:cs="微软雅黑"/>
              </w:rPr>
              <w:t>2</w:t>
            </w:r>
            <w:r w:rsidRPr="00920110">
              <w:rPr>
                <w:rFonts w:ascii="微软雅黑" w:eastAsia="微软雅黑" w:hAnsi="微软雅黑" w:cs="微软雅黑" w:hint="eastAsia"/>
              </w:rPr>
              <w:t>姓名</w:t>
            </w:r>
          </w:p>
        </w:tc>
        <w:tc>
          <w:tcPr>
            <w:tcW w:w="1704" w:type="dxa"/>
          </w:tcPr>
          <w:p w:rsidR="00054153" w:rsidRPr="00920110" w:rsidRDefault="00054153" w:rsidP="005B6FA1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所在学院</w:t>
            </w:r>
          </w:p>
        </w:tc>
        <w:tc>
          <w:tcPr>
            <w:tcW w:w="1704" w:type="dxa"/>
          </w:tcPr>
          <w:p w:rsidR="00054153" w:rsidRPr="00920110" w:rsidRDefault="00054153" w:rsidP="00054153">
            <w:pPr>
              <w:ind w:firstLineChars="100" w:firstLine="31680"/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班级</w:t>
            </w:r>
          </w:p>
        </w:tc>
        <w:tc>
          <w:tcPr>
            <w:tcW w:w="1705" w:type="dxa"/>
          </w:tcPr>
          <w:p w:rsidR="00054153" w:rsidRPr="00920110" w:rsidRDefault="00054153" w:rsidP="00054153">
            <w:pPr>
              <w:ind w:firstLineChars="50" w:firstLine="31680"/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手机号码</w:t>
            </w:r>
          </w:p>
        </w:tc>
        <w:tc>
          <w:tcPr>
            <w:tcW w:w="1705" w:type="dxa"/>
          </w:tcPr>
          <w:p w:rsidR="00054153" w:rsidRPr="00920110" w:rsidRDefault="00054153" w:rsidP="005B6FA1">
            <w:pPr>
              <w:rPr>
                <w:rFonts w:ascii="微软雅黑" w:eastAsia="微软雅黑" w:hAnsi="微软雅黑" w:cs="Times New Roman"/>
              </w:rPr>
            </w:pPr>
            <w:r w:rsidRPr="00920110">
              <w:rPr>
                <w:rFonts w:ascii="微软雅黑" w:eastAsia="微软雅黑" w:hAnsi="微软雅黑" w:cs="微软雅黑" w:hint="eastAsia"/>
              </w:rPr>
              <w:t>邮箱</w:t>
            </w:r>
          </w:p>
        </w:tc>
      </w:tr>
      <w:tr w:rsidR="00054153" w:rsidRPr="00920110"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4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5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1705" w:type="dxa"/>
          </w:tcPr>
          <w:p w:rsidR="00054153" w:rsidRPr="00920110" w:rsidRDefault="00054153" w:rsidP="00D54452">
            <w:pPr>
              <w:rPr>
                <w:rFonts w:ascii="微软雅黑" w:eastAsia="微软雅黑" w:hAnsi="微软雅黑" w:cs="Times New Roman"/>
              </w:rPr>
            </w:pPr>
          </w:p>
        </w:tc>
      </w:tr>
    </w:tbl>
    <w:p w:rsidR="00054153" w:rsidRPr="005542EB" w:rsidRDefault="00054153" w:rsidP="00054153">
      <w:pPr>
        <w:ind w:firstLineChars="50" w:firstLine="31680"/>
        <w:rPr>
          <w:rFonts w:ascii="微软雅黑" w:eastAsia="微软雅黑" w:hAnsi="微软雅黑" w:cs="Times New Roman"/>
        </w:rPr>
      </w:pPr>
    </w:p>
    <w:sectPr w:rsidR="00054153" w:rsidRPr="005542EB" w:rsidSect="00FF6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3BB11"/>
    <w:multiLevelType w:val="singleLevel"/>
    <w:tmpl w:val="56D3BB11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">
    <w:nsid w:val="56D3BB30"/>
    <w:multiLevelType w:val="singleLevel"/>
    <w:tmpl w:val="56D3BB30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6D3BB77"/>
    <w:multiLevelType w:val="singleLevel"/>
    <w:tmpl w:val="56D3BB77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1E96493"/>
    <w:rsid w:val="00054153"/>
    <w:rsid w:val="000D3EE2"/>
    <w:rsid w:val="00167AB4"/>
    <w:rsid w:val="00175F52"/>
    <w:rsid w:val="002270B8"/>
    <w:rsid w:val="002B7C3B"/>
    <w:rsid w:val="005542EB"/>
    <w:rsid w:val="005B6FA1"/>
    <w:rsid w:val="005E4030"/>
    <w:rsid w:val="00894C20"/>
    <w:rsid w:val="00920110"/>
    <w:rsid w:val="00D33E46"/>
    <w:rsid w:val="00D54452"/>
    <w:rsid w:val="00DF0CEE"/>
    <w:rsid w:val="00F72537"/>
    <w:rsid w:val="00FF64B0"/>
    <w:rsid w:val="21E9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4B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5542E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5542EB"/>
    <w:rPr>
      <w:kern w:val="2"/>
      <w:sz w:val="24"/>
      <w:szCs w:val="24"/>
    </w:rPr>
  </w:style>
  <w:style w:type="paragraph" w:styleId="ListParagraph">
    <w:name w:val="List Paragraph"/>
    <w:basedOn w:val="Normal"/>
    <w:uiPriority w:val="99"/>
    <w:qFormat/>
    <w:rsid w:val="00F72537"/>
    <w:pPr>
      <w:ind w:firstLineChars="200" w:firstLine="420"/>
    </w:pPr>
  </w:style>
  <w:style w:type="table" w:styleId="TableGrid">
    <w:name w:val="Table Grid"/>
    <w:basedOn w:val="TableNormal"/>
    <w:uiPriority w:val="99"/>
    <w:rsid w:val="00D54452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13</Words>
  <Characters>79</Characters>
  <Application>Microsoft Office Outlook</Application>
  <DocSecurity>0</DocSecurity>
  <Lines>0</Lines>
  <Paragraphs>0</Paragraphs>
  <ScaleCrop>false</ScaleCrop>
  <Company>FiSh'S WebSite 徐晓维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刘金周(01B1301004)</cp:lastModifiedBy>
  <cp:revision>6</cp:revision>
  <dcterms:created xsi:type="dcterms:W3CDTF">2016-02-29T03:21:00Z</dcterms:created>
  <dcterms:modified xsi:type="dcterms:W3CDTF">2016-03-01T03:12:00Z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